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23FE5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  <w:u w:val="single"/>
        </w:rPr>
        <w:t>John ELTON</w:t>
      </w:r>
      <w:r w:rsidRPr="004C192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C19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C1922">
        <w:rPr>
          <w:rFonts w:ascii="Times New Roman" w:hAnsi="Times New Roman" w:cs="Times New Roman"/>
          <w:sz w:val="24"/>
          <w:szCs w:val="24"/>
        </w:rPr>
        <w:t>fl.1495)</w:t>
      </w:r>
    </w:p>
    <w:p w14:paraId="3E99F18F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 xml:space="preserve">of North </w:t>
      </w:r>
      <w:proofErr w:type="spellStart"/>
      <w:r w:rsidRPr="004C1922">
        <w:rPr>
          <w:rFonts w:ascii="Times New Roman" w:hAnsi="Times New Roman" w:cs="Times New Roman"/>
          <w:sz w:val="24"/>
          <w:szCs w:val="24"/>
        </w:rPr>
        <w:t>Collingham</w:t>
      </w:r>
      <w:proofErr w:type="spellEnd"/>
      <w:r w:rsidRPr="004C1922">
        <w:rPr>
          <w:rFonts w:ascii="Times New Roman" w:hAnsi="Times New Roman" w:cs="Times New Roman"/>
          <w:sz w:val="24"/>
          <w:szCs w:val="24"/>
        </w:rPr>
        <w:t>. Acolyte.</w:t>
      </w:r>
    </w:p>
    <w:p w14:paraId="32D4CBB9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84AB4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6B4B4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>13 Jan.1495</w:t>
      </w:r>
      <w:r w:rsidRPr="004C1922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65FF4B02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ab/>
      </w:r>
      <w:r w:rsidRPr="004C1922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4C1922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4C1922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0DED820B" w14:textId="77777777" w:rsidR="004C1922" w:rsidRPr="004C1922" w:rsidRDefault="004C1922" w:rsidP="004C192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4C1922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4C1922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6BA28C34" w14:textId="77777777" w:rsidR="004C1922" w:rsidRPr="004C1922" w:rsidRDefault="004C1922" w:rsidP="004C192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>p.78)</w:t>
      </w:r>
    </w:p>
    <w:p w14:paraId="55E9872C" w14:textId="77777777" w:rsidR="004C1922" w:rsidRPr="004C1922" w:rsidRDefault="004C1922" w:rsidP="004C192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7AF38C8E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4212A" w14:textId="77777777" w:rsidR="004C1922" w:rsidRPr="004C1922" w:rsidRDefault="004C1922" w:rsidP="004C19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1922">
        <w:rPr>
          <w:rFonts w:ascii="Times New Roman" w:hAnsi="Times New Roman" w:cs="Times New Roman"/>
          <w:sz w:val="24"/>
          <w:szCs w:val="24"/>
        </w:rPr>
        <w:t>27 January 2021</w:t>
      </w:r>
    </w:p>
    <w:p w14:paraId="5F834080" w14:textId="77777777" w:rsidR="00BA00AB" w:rsidRPr="004C192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C19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3794" w14:textId="77777777" w:rsidR="004C1922" w:rsidRDefault="004C1922" w:rsidP="009139A6">
      <w:r>
        <w:separator/>
      </w:r>
    </w:p>
  </w:endnote>
  <w:endnote w:type="continuationSeparator" w:id="0">
    <w:p w14:paraId="102A5A4A" w14:textId="77777777" w:rsidR="004C1922" w:rsidRDefault="004C19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7A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9C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C5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64BD" w14:textId="77777777" w:rsidR="004C1922" w:rsidRDefault="004C1922" w:rsidP="009139A6">
      <w:r>
        <w:separator/>
      </w:r>
    </w:p>
  </w:footnote>
  <w:footnote w:type="continuationSeparator" w:id="0">
    <w:p w14:paraId="1DDB58BF" w14:textId="77777777" w:rsidR="004C1922" w:rsidRDefault="004C19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DC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97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B1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922"/>
    <w:rsid w:val="000666E0"/>
    <w:rsid w:val="002510B7"/>
    <w:rsid w:val="004C192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03242"/>
  <w15:chartTrackingRefBased/>
  <w15:docId w15:val="{9E7118E2-87DF-4225-8DD7-F20C4FE3F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2021-04-17T10:25:00Z</dcterms:created>
  <dcterms:modified xsi:type="dcterms:W3CDTF">2021-04-17T10:25:00Z</dcterms:modified>
</cp:coreProperties>
</file>